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C61" w:rsidRDefault="00E253C1" w:rsidP="004B4F3A">
      <w:pPr>
        <w:widowControl w:val="0"/>
        <w:autoSpaceDE w:val="0"/>
        <w:autoSpaceDN w:val="0"/>
        <w:adjustRightInd w:val="0"/>
        <w:spacing w:before="33" w:after="0" w:line="240" w:lineRule="auto"/>
        <w:ind w:left="6180" w:right="-130"/>
        <w:rPr>
          <w:rFonts w:ascii="Arial" w:hAnsi="Arial" w:cs="Arial"/>
          <w:b/>
          <w:color w:val="6F787F"/>
          <w:w w:val="61"/>
        </w:rPr>
      </w:pPr>
      <w:r>
        <w:rPr>
          <w:lang w:val="en-GB" w:eastAsia="en-GB"/>
        </w:rPr>
        <w:pict>
          <v:group id="Skupina 4" o:spid="_x0000_s1026" style="position:absolute;left:0;text-align:left;margin-left:-8.5pt;margin-top:280.6pt;width:31.15pt;height:0;z-index:-251655168;mso-wrap-distance-top:-3e-5mm;mso-wrap-distance-bottom:-3e-5mm;mso-position-horizontal-relative:page;mso-position-vertical-relative:page" coordorigin="-170,5612" coordsize="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" o:allowincell="f">
            <v:shape id="Freeform 3" o:spid="_x0000_s1027" style="position:absolute;left:-170;top:5612;width:623;height:0;visibility:visible;mso-wrap-style:square;v-text-anchor:top" coordsize="6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f8cA&#10;AADbAAAADwAAAGRycy9kb3ducmV2LnhtbESPS2/CMBCE70j9D9Yi9VKB0wcPBQyipUG9cOAhIW6r&#10;eImjxus0diH8+xqpEsfRzHyjmc5bW4kzNb50rOC5n4Agzp0uuVCw32W9MQgfkDVWjknBlTzMZw+d&#10;KabaXXhD520oRISwT1GBCaFOpfS5IYu+72ri6J1cYzFE2RRSN3iJcFvJlyQZSoslxwWDNX0Yyr+3&#10;v1bBcvHztHozx9FgnC0/s/fq4NfHg1KP3XYxARGoDffwf/tLK3gdwO1L/AF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1MV3/HAAAA2wAAAA8AAAAAAAAAAAAAAAAAmAIAAGRy&#10;cy9kb3ducmV2LnhtbFBLBQYAAAAABAAEAPUAAACMAwAAAAA=&#10;" path="m623,l170,e" filled="f" strokecolor="#6f787f" strokeweight=".5pt">
              <v:path arrowok="t" o:connecttype="custom" o:connectlocs="623,0;170,0" o:connectangles="0,0"/>
            </v:shape>
            <v:shape id="Freeform 4" o:spid="_x0000_s1028" style="position:absolute;left:-170;top:5612;width:623;height:0;visibility:visible;mso-wrap-style:square;v-text-anchor:top" coordsize="6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JCMcA&#10;AADbAAAADwAAAGRycy9kb3ducmV2LnhtbESPzWsCMRTE74X+D+EVeimata0fbI2i1RUvHvwA8fbY&#10;vG4WNy/rJtX1v28KhR6HmfkNM562thJXanzpWEGvm4Agzp0uuVBw2GedEQgfkDVWjknBnTxMJ48P&#10;Y0y1u/GWrrtQiAhhn6ICE0KdSulzQxZ919XE0ftyjcUQZVNI3eAtwm0lX5NkIC2WHBcM1vRpKD/v&#10;vq2Cxezysno3p2F/lC2W2bw6+s3pqNTzUzv7ABGoDf/hv/ZaK3gbwO+X+APk5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2eyQjHAAAA2wAAAA8AAAAAAAAAAAAAAAAAmAIAAGRy&#10;cy9kb3ducmV2LnhtbFBLBQYAAAAABAAEAPUAAACMAwAAAAA=&#10;" path="m170,l623,e" filled="f" strokecolor="#6f787f" strokeweight=".5pt">
              <v:path arrowok="t" o:connecttype="custom" o:connectlocs="170,0;623,0" o:connectangles="0,0"/>
            </v:shape>
            <w10:wrap anchorx="page" anchory="page"/>
          </v:group>
        </w:pict>
      </w:r>
      <w:r w:rsidR="00000E34" w:rsidRPr="00F36E11">
        <w:rPr>
          <w:rFonts w:ascii="Arial" w:hAnsi="Arial" w:cs="Arial"/>
          <w:b/>
          <w:color w:val="6F787F"/>
          <w:w w:val="60"/>
        </w:rPr>
        <w:t>H</w:t>
      </w:r>
      <w:r w:rsidR="00A10C61" w:rsidRPr="00F36E11">
        <w:rPr>
          <w:rFonts w:ascii="Arial" w:hAnsi="Arial" w:cs="Arial"/>
          <w:b/>
          <w:color w:val="6F787F"/>
          <w:w w:val="60"/>
        </w:rPr>
        <w:t>ydro</w:t>
      </w:r>
      <w:r w:rsidR="00000E34" w:rsidRPr="00F36E11">
        <w:rPr>
          <w:rFonts w:ascii="Arial" w:hAnsi="Arial" w:cs="Arial"/>
          <w:b/>
          <w:color w:val="6F787F"/>
          <w:spacing w:val="8"/>
          <w:w w:val="60"/>
        </w:rPr>
        <w:t xml:space="preserve"> Ljutina</w:t>
      </w:r>
      <w:r w:rsidR="00A10C61" w:rsidRPr="00F36E11">
        <w:rPr>
          <w:rFonts w:ascii="Arial" w:hAnsi="Arial" w:cs="Arial"/>
          <w:b/>
          <w:color w:val="6F787F"/>
          <w:spacing w:val="2"/>
          <w:w w:val="60"/>
        </w:rPr>
        <w:t xml:space="preserve"> </w:t>
      </w:r>
      <w:r w:rsidR="00A10C61" w:rsidRPr="00F36E11">
        <w:rPr>
          <w:rFonts w:ascii="Arial" w:hAnsi="Arial" w:cs="Arial"/>
          <w:b/>
          <w:color w:val="6F787F"/>
          <w:w w:val="61"/>
        </w:rPr>
        <w:t>d.o.o.</w:t>
      </w:r>
    </w:p>
    <w:p w:rsidR="00000E34" w:rsidRPr="00F36E11" w:rsidRDefault="00000E34" w:rsidP="004B4F3A">
      <w:pPr>
        <w:widowControl w:val="0"/>
        <w:autoSpaceDE w:val="0"/>
        <w:autoSpaceDN w:val="0"/>
        <w:adjustRightInd w:val="0"/>
        <w:spacing w:before="10" w:after="0" w:line="250" w:lineRule="auto"/>
        <w:ind w:left="6180" w:right="-130"/>
        <w:rPr>
          <w:rFonts w:ascii="Arial" w:hAnsi="Arial" w:cs="Arial"/>
          <w:color w:val="6F787F"/>
          <w:spacing w:val="-27"/>
        </w:rPr>
      </w:pPr>
      <w:r w:rsidRPr="00F36E11">
        <w:rPr>
          <w:rFonts w:ascii="Arial" w:hAnsi="Arial" w:cs="Arial"/>
          <w:color w:val="6F787F"/>
          <w:w w:val="60"/>
        </w:rPr>
        <w:t>Dragoljuba</w:t>
      </w:r>
      <w:r w:rsidRPr="00F36E11">
        <w:rPr>
          <w:rFonts w:ascii="Arial" w:hAnsi="Arial" w:cs="Arial"/>
          <w:color w:val="6F787F"/>
          <w:spacing w:val="6"/>
          <w:w w:val="60"/>
        </w:rPr>
        <w:t xml:space="preserve"> </w:t>
      </w:r>
      <w:r w:rsidRPr="00F36E11">
        <w:rPr>
          <w:rFonts w:ascii="Arial" w:hAnsi="Arial" w:cs="Arial"/>
          <w:color w:val="6F787F"/>
          <w:w w:val="60"/>
        </w:rPr>
        <w:t>Savića</w:t>
      </w:r>
      <w:r w:rsidRPr="00F36E11">
        <w:rPr>
          <w:rFonts w:ascii="Arial" w:hAnsi="Arial" w:cs="Arial"/>
          <w:color w:val="6F787F"/>
          <w:spacing w:val="2"/>
          <w:w w:val="60"/>
        </w:rPr>
        <w:t xml:space="preserve"> </w:t>
      </w:r>
      <w:r w:rsidRPr="00F36E11">
        <w:rPr>
          <w:rFonts w:ascii="Arial" w:hAnsi="Arial" w:cs="Arial"/>
          <w:color w:val="6F787F"/>
          <w:w w:val="60"/>
        </w:rPr>
        <w:t>b</w:t>
      </w:r>
      <w:r w:rsidRPr="00F36E11">
        <w:rPr>
          <w:rFonts w:ascii="Arial" w:hAnsi="Arial" w:cs="Arial"/>
          <w:color w:val="6F787F"/>
          <w:spacing w:val="-8"/>
          <w:w w:val="60"/>
        </w:rPr>
        <w:t>r</w:t>
      </w:r>
      <w:r w:rsidRPr="00F36E11">
        <w:rPr>
          <w:rFonts w:ascii="Arial" w:hAnsi="Arial" w:cs="Arial"/>
          <w:color w:val="6F787F"/>
          <w:w w:val="60"/>
        </w:rPr>
        <w:t>.</w:t>
      </w:r>
      <w:r w:rsidRPr="00F36E11">
        <w:rPr>
          <w:rFonts w:ascii="Arial" w:hAnsi="Arial" w:cs="Arial"/>
          <w:color w:val="6F787F"/>
          <w:spacing w:val="3"/>
          <w:w w:val="60"/>
        </w:rPr>
        <w:t xml:space="preserve"> </w:t>
      </w:r>
      <w:r w:rsidRPr="00F36E11">
        <w:rPr>
          <w:rFonts w:ascii="Arial" w:hAnsi="Arial" w:cs="Arial"/>
          <w:color w:val="6F787F"/>
          <w:w w:val="60"/>
        </w:rPr>
        <w:t>23</w:t>
      </w:r>
      <w:r w:rsidRPr="00F36E11">
        <w:rPr>
          <w:rFonts w:ascii="Arial" w:hAnsi="Arial" w:cs="Arial"/>
          <w:color w:val="6F787F"/>
          <w:w w:val="61"/>
        </w:rPr>
        <w:t>,</w:t>
      </w:r>
      <w:r w:rsidRPr="00F36E11">
        <w:rPr>
          <w:rFonts w:ascii="Arial" w:hAnsi="Arial" w:cs="Arial"/>
          <w:color w:val="6F787F"/>
          <w:spacing w:val="-27"/>
        </w:rPr>
        <w:t xml:space="preserve"> </w:t>
      </w:r>
    </w:p>
    <w:p w:rsidR="004B4F3A" w:rsidRPr="00F36E11" w:rsidRDefault="00000E34" w:rsidP="004B4F3A">
      <w:pPr>
        <w:widowControl w:val="0"/>
        <w:autoSpaceDE w:val="0"/>
        <w:autoSpaceDN w:val="0"/>
        <w:adjustRightInd w:val="0"/>
        <w:spacing w:before="10" w:after="0" w:line="250" w:lineRule="auto"/>
        <w:ind w:left="6180" w:right="-130"/>
        <w:rPr>
          <w:rFonts w:ascii="Arial" w:hAnsi="Arial" w:cs="Arial"/>
          <w:color w:val="6F787F"/>
          <w:w w:val="61"/>
        </w:rPr>
      </w:pPr>
      <w:r w:rsidRPr="00F36E11">
        <w:rPr>
          <w:rFonts w:ascii="Arial" w:hAnsi="Arial" w:cs="Arial"/>
          <w:color w:val="6F787F"/>
          <w:w w:val="61"/>
        </w:rPr>
        <w:t>31330</w:t>
      </w:r>
      <w:r w:rsidRPr="00F36E11">
        <w:rPr>
          <w:rFonts w:ascii="Arial" w:hAnsi="Arial" w:cs="Arial"/>
          <w:color w:val="6F787F"/>
          <w:spacing w:val="2"/>
          <w:w w:val="61"/>
        </w:rPr>
        <w:t xml:space="preserve"> </w:t>
      </w:r>
      <w:r w:rsidRPr="00F36E11">
        <w:rPr>
          <w:rFonts w:ascii="Arial" w:hAnsi="Arial" w:cs="Arial"/>
          <w:color w:val="6F787F"/>
          <w:w w:val="61"/>
        </w:rPr>
        <w:t>Priboj,</w:t>
      </w:r>
      <w:r w:rsidRPr="00F36E11">
        <w:rPr>
          <w:rFonts w:ascii="Arial" w:hAnsi="Arial" w:cs="Arial"/>
          <w:color w:val="6F787F"/>
          <w:spacing w:val="-27"/>
        </w:rPr>
        <w:t xml:space="preserve"> </w:t>
      </w:r>
      <w:r w:rsidRPr="00F36E11">
        <w:rPr>
          <w:rFonts w:ascii="Arial" w:hAnsi="Arial" w:cs="Arial"/>
          <w:color w:val="6F787F"/>
          <w:w w:val="61"/>
        </w:rPr>
        <w:t>Srbija</w:t>
      </w:r>
      <w:r w:rsidR="00A10C61" w:rsidRPr="00F36E11">
        <w:rPr>
          <w:rFonts w:ascii="Arial" w:hAnsi="Arial" w:cs="Arial"/>
          <w:color w:val="6F787F"/>
          <w:w w:val="61"/>
        </w:rPr>
        <w:t xml:space="preserve"> </w:t>
      </w:r>
    </w:p>
    <w:p w:rsidR="00A10C61" w:rsidRPr="00F36E11" w:rsidRDefault="00A10C61" w:rsidP="004B4F3A">
      <w:pPr>
        <w:widowControl w:val="0"/>
        <w:autoSpaceDE w:val="0"/>
        <w:autoSpaceDN w:val="0"/>
        <w:adjustRightInd w:val="0"/>
        <w:spacing w:before="10" w:after="0" w:line="250" w:lineRule="auto"/>
        <w:ind w:left="6180" w:right="-130"/>
        <w:rPr>
          <w:rFonts w:ascii="Arial" w:hAnsi="Arial" w:cs="Arial"/>
          <w:color w:val="000000"/>
        </w:rPr>
      </w:pPr>
      <w:r w:rsidRPr="00F36E11">
        <w:rPr>
          <w:rFonts w:ascii="Arial" w:hAnsi="Arial" w:cs="Arial"/>
          <w:color w:val="6F787F"/>
          <w:w w:val="61"/>
        </w:rPr>
        <w:t>tel/fax</w:t>
      </w:r>
      <w:r w:rsidRPr="00F36E11">
        <w:rPr>
          <w:rFonts w:ascii="Arial" w:hAnsi="Arial" w:cs="Arial"/>
          <w:color w:val="6F787F"/>
          <w:spacing w:val="18"/>
          <w:w w:val="61"/>
        </w:rPr>
        <w:t xml:space="preserve"> </w:t>
      </w:r>
      <w:r w:rsidR="00F36E11" w:rsidRPr="00F36E11">
        <w:rPr>
          <w:rFonts w:ascii="Arial" w:hAnsi="Arial" w:cs="Arial"/>
          <w:color w:val="6F787F"/>
          <w:w w:val="61"/>
        </w:rPr>
        <w:t>+381</w:t>
      </w:r>
      <w:r w:rsidR="00F36E11" w:rsidRPr="00F36E11">
        <w:rPr>
          <w:rFonts w:ascii="Arial" w:hAnsi="Arial" w:cs="Arial"/>
          <w:color w:val="6F787F"/>
          <w:spacing w:val="16"/>
          <w:w w:val="61"/>
        </w:rPr>
        <w:t xml:space="preserve"> </w:t>
      </w:r>
      <w:r w:rsidR="00F36E11" w:rsidRPr="00F36E11">
        <w:rPr>
          <w:rFonts w:ascii="Arial" w:hAnsi="Arial" w:cs="Arial"/>
          <w:color w:val="6F787F"/>
          <w:w w:val="61"/>
        </w:rPr>
        <w:t>33</w:t>
      </w:r>
      <w:r w:rsidR="00F36E11" w:rsidRPr="00F36E11">
        <w:rPr>
          <w:rFonts w:ascii="Arial" w:hAnsi="Arial" w:cs="Arial"/>
          <w:color w:val="6F787F"/>
          <w:spacing w:val="2"/>
          <w:w w:val="61"/>
        </w:rPr>
        <w:t xml:space="preserve"> </w:t>
      </w:r>
      <w:r w:rsidR="00F36E11" w:rsidRPr="00F36E11">
        <w:rPr>
          <w:rFonts w:ascii="Arial" w:hAnsi="Arial" w:cs="Arial"/>
          <w:color w:val="6F787F"/>
          <w:w w:val="61"/>
        </w:rPr>
        <w:t>454</w:t>
      </w:r>
      <w:r w:rsidR="00F36E11" w:rsidRPr="00F36E11">
        <w:rPr>
          <w:rFonts w:ascii="Arial" w:hAnsi="Arial" w:cs="Arial"/>
          <w:color w:val="6F787F"/>
          <w:spacing w:val="2"/>
          <w:w w:val="61"/>
        </w:rPr>
        <w:t xml:space="preserve"> </w:t>
      </w:r>
      <w:r w:rsidR="00F36E11" w:rsidRPr="00F36E11">
        <w:rPr>
          <w:rFonts w:ascii="Arial" w:hAnsi="Arial" w:cs="Arial"/>
          <w:color w:val="6F787F"/>
          <w:w w:val="61"/>
        </w:rPr>
        <w:t>093</w:t>
      </w:r>
    </w:p>
    <w:p w:rsidR="00A10C61" w:rsidRPr="00F36E11" w:rsidRDefault="00A10C61" w:rsidP="004B4F3A">
      <w:pPr>
        <w:widowControl w:val="0"/>
        <w:autoSpaceDE w:val="0"/>
        <w:autoSpaceDN w:val="0"/>
        <w:adjustRightInd w:val="0"/>
        <w:spacing w:before="10" w:after="0" w:line="250" w:lineRule="auto"/>
        <w:ind w:left="6180" w:right="-130"/>
        <w:rPr>
          <w:rFonts w:ascii="Arial" w:hAnsi="Arial" w:cs="Arial"/>
          <w:color w:val="000000"/>
        </w:rPr>
      </w:pPr>
      <w:r w:rsidRPr="00F36E11">
        <w:rPr>
          <w:rFonts w:ascii="Arial" w:hAnsi="Arial" w:cs="Arial"/>
          <w:color w:val="6F787F"/>
          <w:w w:val="60"/>
        </w:rPr>
        <w:t>info@hydro</w:t>
      </w:r>
      <w:r w:rsidR="00F36E11" w:rsidRPr="00F36E11">
        <w:rPr>
          <w:rFonts w:ascii="Arial" w:hAnsi="Arial" w:cs="Arial"/>
          <w:color w:val="6F787F"/>
          <w:w w:val="60"/>
        </w:rPr>
        <w:t>ljutina</w:t>
      </w:r>
      <w:r w:rsidRPr="00F36E11">
        <w:rPr>
          <w:rFonts w:ascii="Arial" w:hAnsi="Arial" w:cs="Arial"/>
          <w:color w:val="6F787F"/>
          <w:w w:val="60"/>
        </w:rPr>
        <w:t>.com</w:t>
      </w:r>
    </w:p>
    <w:p w:rsidR="00A10C61" w:rsidRDefault="00A10C61" w:rsidP="004B4F3A">
      <w:pPr>
        <w:widowControl w:val="0"/>
        <w:autoSpaceDE w:val="0"/>
        <w:autoSpaceDN w:val="0"/>
        <w:adjustRightInd w:val="0"/>
        <w:spacing w:before="19" w:after="0" w:line="220" w:lineRule="exact"/>
        <w:ind w:left="6180" w:right="-130"/>
        <w:rPr>
          <w:rFonts w:ascii="Arial" w:hAnsi="Arial" w:cs="Arial"/>
          <w:color w:val="000000"/>
        </w:rPr>
      </w:pPr>
    </w:p>
    <w:p w:rsidR="00A10C61" w:rsidRPr="00F36E11" w:rsidRDefault="00A10C61" w:rsidP="004B4F3A">
      <w:pPr>
        <w:widowControl w:val="0"/>
        <w:autoSpaceDE w:val="0"/>
        <w:autoSpaceDN w:val="0"/>
        <w:adjustRightInd w:val="0"/>
        <w:spacing w:after="0" w:line="240" w:lineRule="auto"/>
        <w:ind w:left="6180" w:right="-130"/>
        <w:rPr>
          <w:rFonts w:ascii="Arial" w:hAnsi="Arial" w:cs="Arial"/>
          <w:color w:val="000000"/>
          <w:sz w:val="18"/>
          <w:szCs w:val="18"/>
        </w:rPr>
      </w:pPr>
      <w:r w:rsidRPr="00F36E11">
        <w:rPr>
          <w:rFonts w:ascii="Arial" w:hAnsi="Arial" w:cs="Arial"/>
          <w:color w:val="6F787F"/>
          <w:w w:val="62"/>
          <w:sz w:val="18"/>
          <w:szCs w:val="18"/>
        </w:rPr>
        <w:t>Matični</w:t>
      </w:r>
      <w:r w:rsidRPr="00F36E11">
        <w:rPr>
          <w:rFonts w:ascii="Arial" w:hAnsi="Arial" w:cs="Arial"/>
          <w:color w:val="6F787F"/>
          <w:spacing w:val="6"/>
          <w:w w:val="62"/>
          <w:sz w:val="18"/>
          <w:szCs w:val="18"/>
        </w:rPr>
        <w:t xml:space="preserve"> </w:t>
      </w:r>
      <w:r w:rsidRPr="00F36E11">
        <w:rPr>
          <w:rFonts w:ascii="Arial" w:hAnsi="Arial" w:cs="Arial"/>
          <w:color w:val="6F787F"/>
          <w:w w:val="62"/>
          <w:sz w:val="18"/>
          <w:szCs w:val="18"/>
        </w:rPr>
        <w:t xml:space="preserve">broj: </w:t>
      </w:r>
      <w:r w:rsidRPr="00F36E11">
        <w:rPr>
          <w:rFonts w:ascii="Arial" w:hAnsi="Arial" w:cs="Arial"/>
          <w:color w:val="6F787F"/>
          <w:spacing w:val="24"/>
          <w:w w:val="62"/>
          <w:sz w:val="18"/>
          <w:szCs w:val="18"/>
        </w:rPr>
        <w:t xml:space="preserve"> </w:t>
      </w:r>
      <w:r w:rsidR="00B846BC" w:rsidRPr="004B759D">
        <w:rPr>
          <w:rFonts w:ascii="Arial" w:hAnsi="Arial" w:cs="Arial"/>
          <w:color w:val="6F787F"/>
          <w:w w:val="62"/>
          <w:sz w:val="18"/>
          <w:szCs w:val="18"/>
        </w:rPr>
        <w:t>21023884</w:t>
      </w:r>
    </w:p>
    <w:p w:rsidR="00A10C61" w:rsidRPr="00F36E11" w:rsidRDefault="00A10C61" w:rsidP="004B4F3A">
      <w:pPr>
        <w:widowControl w:val="0"/>
        <w:autoSpaceDE w:val="0"/>
        <w:autoSpaceDN w:val="0"/>
        <w:adjustRightInd w:val="0"/>
        <w:spacing w:before="8" w:after="0" w:line="240" w:lineRule="auto"/>
        <w:ind w:left="6180" w:right="-130"/>
        <w:rPr>
          <w:rFonts w:ascii="Arial" w:hAnsi="Arial" w:cs="Arial"/>
          <w:color w:val="000000"/>
          <w:sz w:val="18"/>
          <w:szCs w:val="18"/>
        </w:rPr>
      </w:pPr>
      <w:r w:rsidRPr="00F36E11">
        <w:rPr>
          <w:rFonts w:ascii="Arial" w:hAnsi="Arial" w:cs="Arial"/>
          <w:color w:val="6F787F"/>
          <w:w w:val="61"/>
          <w:sz w:val="18"/>
          <w:szCs w:val="18"/>
        </w:rPr>
        <w:t xml:space="preserve">PIB:          </w:t>
      </w:r>
      <w:r w:rsidR="00B846BC" w:rsidRPr="004B759D">
        <w:rPr>
          <w:rFonts w:ascii="Arial" w:hAnsi="Arial" w:cs="Arial"/>
          <w:color w:val="6F787F"/>
          <w:w w:val="62"/>
          <w:sz w:val="18"/>
          <w:szCs w:val="18"/>
        </w:rPr>
        <w:t>108560533</w:t>
      </w:r>
      <w:r w:rsidRPr="00F36E11">
        <w:rPr>
          <w:rFonts w:ascii="Arial" w:hAnsi="Arial" w:cs="Arial"/>
          <w:color w:val="6F787F"/>
          <w:w w:val="61"/>
          <w:sz w:val="18"/>
          <w:szCs w:val="18"/>
        </w:rPr>
        <w:t xml:space="preserve">    </w:t>
      </w:r>
      <w:r w:rsidRPr="00F36E11">
        <w:rPr>
          <w:rFonts w:ascii="Arial" w:hAnsi="Arial" w:cs="Arial"/>
          <w:color w:val="6F787F"/>
          <w:spacing w:val="18"/>
          <w:w w:val="61"/>
          <w:sz w:val="18"/>
          <w:szCs w:val="18"/>
        </w:rPr>
        <w:t xml:space="preserve"> </w:t>
      </w:r>
    </w:p>
    <w:p w:rsidR="00300B3A" w:rsidRDefault="00300B3A" w:rsidP="0039516D"/>
    <w:p w:rsidR="00530D24" w:rsidRDefault="00530D24" w:rsidP="0039516D"/>
    <w:p w:rsidR="00300B3A" w:rsidRDefault="00300B3A" w:rsidP="0039516D"/>
    <w:p w:rsidR="00056C04" w:rsidRDefault="00056C04" w:rsidP="0039516D"/>
    <w:p w:rsidR="0094308D" w:rsidRDefault="00E253C1" w:rsidP="00FB33B8">
      <w:pPr>
        <w:spacing w:after="0" w:line="240" w:lineRule="auto"/>
        <w:rPr>
          <w:rFonts w:ascii="Arial Narrow" w:hAnsi="Arial Narrow" w:cs="Arial"/>
        </w:rPr>
      </w:pPr>
      <w:r>
        <w:rPr>
          <w:rFonts w:ascii="Arial Narrow" w:hAnsi="Arial Narrow"/>
          <w:lang w:val="en-GB" w:eastAsia="en-GB"/>
        </w:rPr>
        <w:pict>
          <v:shapetype id="_x0000_t202" coordsize="21600,21600" o:spt="202" path="m,l,21600r21600,l21600,xe">
            <v:stroke joinstyle="miter"/>
            <v:path gradientshapeok="t" o:connecttype="rect"/>
          </v:shapetype>
          <v:shape id="Polje z besedilom 43" o:spid="_x0000_s1031" type="#_x0000_t202" style="position:absolute;margin-left:300.85pt;margin-top:253.7pt;width:178pt;height:26.9pt;z-index:2516592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" o:allowoverlap="f" filled="f" stroked="f">
            <v:textbox>
              <w:txbxContent>
                <w:p w:rsidR="004B4F3A" w:rsidRPr="00115E0C" w:rsidRDefault="00344DB9" w:rsidP="00A20E65">
                  <w:pPr>
                    <w:jc w:val="right"/>
                    <w:rPr>
                      <w:rFonts w:ascii="Arial Narrow" w:hAnsi="Arial Narrow" w:cs="Arial"/>
                    </w:rPr>
                  </w:pPr>
                  <w:r w:rsidRPr="00344DB9">
                    <w:rPr>
                      <w:rFonts w:ascii="Arial Narrow" w:hAnsi="Arial Narrow" w:cs="Arial"/>
                    </w:rPr>
                    <w:t>Прибој</w:t>
                  </w:r>
                  <w:r w:rsidR="004B4F3A" w:rsidRPr="00115E0C">
                    <w:rPr>
                      <w:rFonts w:ascii="Arial Narrow" w:hAnsi="Arial Narrow" w:cs="Arial"/>
                    </w:rPr>
                    <w:t xml:space="preserve">,  </w:t>
                  </w:r>
                  <w:r w:rsidR="00C90F0D">
                    <w:rPr>
                      <w:rFonts w:ascii="Arial Narrow" w:hAnsi="Arial Narrow" w:cs="Arial"/>
                    </w:rPr>
                    <w:t>03</w:t>
                  </w:r>
                  <w:r w:rsidR="00555A30" w:rsidRPr="00204631">
                    <w:rPr>
                      <w:rFonts w:ascii="Arial Narrow" w:hAnsi="Arial Narrow" w:cs="Arial"/>
                      <w:color w:val="000000" w:themeColor="text1"/>
                    </w:rPr>
                    <w:t>.</w:t>
                  </w:r>
                  <w:r w:rsidR="00C90F0D">
                    <w:rPr>
                      <w:rFonts w:ascii="Arial Narrow" w:hAnsi="Arial Narrow" w:cs="Arial"/>
                      <w:color w:val="000000" w:themeColor="text1"/>
                    </w:rPr>
                    <w:t>01</w:t>
                  </w:r>
                  <w:r w:rsidR="00555A30" w:rsidRPr="00204631">
                    <w:rPr>
                      <w:rFonts w:ascii="Arial Narrow" w:hAnsi="Arial Narrow" w:cs="Arial"/>
                      <w:color w:val="000000" w:themeColor="text1"/>
                    </w:rPr>
                    <w:t>.201</w:t>
                  </w:r>
                  <w:r w:rsidR="00C90F0D">
                    <w:rPr>
                      <w:rFonts w:ascii="Arial Narrow" w:hAnsi="Arial Narrow" w:cs="Arial"/>
                      <w:color w:val="000000" w:themeColor="text1"/>
                    </w:rPr>
                    <w:t>8</w:t>
                  </w:r>
                  <w:r w:rsidR="00A20E65">
                    <w:rPr>
                      <w:rFonts w:ascii="Arial Narrow" w:hAnsi="Arial Narrow" w:cs="Arial"/>
                    </w:rPr>
                    <w:t>.</w:t>
                  </w:r>
                </w:p>
              </w:txbxContent>
            </v:textbox>
            <w10:wrap anchory="page"/>
            <w10:anchorlock/>
          </v:shape>
        </w:pict>
      </w:r>
      <w:r>
        <w:rPr>
          <w:rFonts w:ascii="Arial Narrow" w:hAnsi="Arial Narrow"/>
          <w:lang w:val="en-GB" w:eastAsia="en-GB"/>
        </w:rPr>
        <w:pict>
          <v:shape id="Polje z besedilom 42" o:spid="_x0000_s1030" type="#_x0000_t202" style="position:absolute;margin-left:-7.05pt;margin-top:257.35pt;width:247.25pt;height:20.05pt;z-index:25165619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" filled="f" stroked="f">
            <v:textbox>
              <w:txbxContent>
                <w:p w:rsidR="00F7433B" w:rsidRPr="00F7433B" w:rsidRDefault="00C90F0D" w:rsidP="00F7433B">
                  <w:pPr>
                    <w:spacing w:after="0" w:line="240" w:lineRule="auto"/>
                    <w:jc w:val="both"/>
                    <w:rPr>
                      <w:rFonts w:ascii="Arial Narrow" w:hAnsi="Arial Narrow" w:cs="Arial"/>
                    </w:rPr>
                  </w:pPr>
                  <w:r>
                    <w:rPr>
                      <w:rFonts w:ascii="Arial Narrow" w:hAnsi="Arial Narrow" w:cs="Arial"/>
                    </w:rPr>
                    <w:t>Naš znak: HL/DZA -01/18</w:t>
                  </w:r>
                </w:p>
                <w:p w:rsidR="00661F8A" w:rsidRDefault="00204631" w:rsidP="00661F8A">
                  <w:pPr>
                    <w:spacing w:line="240" w:lineRule="auto"/>
                    <w:rPr>
                      <w:rFonts w:ascii="Arial Narrow" w:hAnsi="Arial Narrow"/>
                      <w:szCs w:val="20"/>
                    </w:rPr>
                  </w:pPr>
                  <w:r>
                    <w:rPr>
                      <w:rFonts w:ascii="Arial Narrow" w:hAnsi="Arial Narrow"/>
                      <w:szCs w:val="20"/>
                    </w:rPr>
                    <w:t>HL-DDR-0</w:t>
                  </w:r>
                  <w:r w:rsidR="006473A8">
                    <w:rPr>
                      <w:rFonts w:ascii="Arial Narrow" w:hAnsi="Arial Narrow"/>
                      <w:szCs w:val="20"/>
                    </w:rPr>
                    <w:t>63</w:t>
                  </w:r>
                  <w:r w:rsidR="006473A8">
                    <w:rPr>
                      <w:rFonts w:ascii="Arial Narrow" w:hAnsi="Arial Narrow"/>
                      <w:szCs w:val="20"/>
                      <w:lang w:val="sr-Cyrl-CS"/>
                    </w:rPr>
                    <w:t>/</w:t>
                  </w:r>
                  <w:r w:rsidR="008B25CF">
                    <w:rPr>
                      <w:rFonts w:ascii="Arial Narrow" w:hAnsi="Arial Narrow"/>
                      <w:szCs w:val="20"/>
                    </w:rPr>
                    <w:t>15</w:t>
                  </w:r>
                </w:p>
                <w:p w:rsidR="004B4F3A" w:rsidRPr="00115E0C" w:rsidRDefault="004B4F3A" w:rsidP="00383419">
                  <w:pPr>
                    <w:spacing w:line="240" w:lineRule="auto"/>
                    <w:rPr>
                      <w:rFonts w:ascii="Arial Narrow" w:hAnsi="Arial Narrow"/>
                      <w:szCs w:val="20"/>
                    </w:rPr>
                  </w:pPr>
                </w:p>
              </w:txbxContent>
            </v:textbox>
            <w10:wrap anchory="page"/>
            <w10:anchorlock/>
          </v:shape>
        </w:pict>
      </w:r>
      <w:r>
        <w:rPr>
          <w:rFonts w:ascii="Arial Narrow" w:hAnsi="Arial Narrow"/>
          <w:lang w:val="en-GB" w:eastAsia="en-GB"/>
        </w:rPr>
        <w:pict>
          <v:shape id="Polje z besedilom 41" o:spid="_x0000_s1029" type="#_x0000_t202" style="position:absolute;margin-left:-5.2pt;margin-top:98.25pt;width:268.8pt;height:112.1pt;z-index:25165516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" o:allowoverlap="f" filled="f" stroked="f">
            <v:textbox>
              <w:txbxContent>
                <w:p w:rsidR="00C90F0D" w:rsidRPr="00C90F0D" w:rsidRDefault="00C90F0D" w:rsidP="00C90F0D">
                  <w:pPr>
                    <w:spacing w:after="0" w:line="240" w:lineRule="auto"/>
                    <w:rPr>
                      <w:rFonts w:ascii="Arial Narrow" w:hAnsi="Arial Narrow"/>
                      <w:b/>
                    </w:rPr>
                  </w:pPr>
                  <w:r w:rsidRPr="00C90F0D">
                    <w:rPr>
                      <w:rFonts w:ascii="Arial Narrow" w:hAnsi="Arial Narrow"/>
                      <w:b/>
                    </w:rPr>
                    <w:t>МИНИСТАРСТВО ЗАШТИТЕ  ЖИВОТНЕ СРЕДИНЕ</w:t>
                  </w:r>
                </w:p>
                <w:p w:rsidR="00C90F0D" w:rsidRPr="00C90F0D" w:rsidRDefault="00C90F0D" w:rsidP="00C90F0D">
                  <w:pPr>
                    <w:spacing w:after="0" w:line="240" w:lineRule="auto"/>
                    <w:rPr>
                      <w:rFonts w:ascii="Arial Narrow" w:hAnsi="Arial Narrow"/>
                      <w:b/>
                    </w:rPr>
                  </w:pPr>
                  <w:r w:rsidRPr="00C90F0D">
                    <w:rPr>
                      <w:rFonts w:ascii="Arial Narrow" w:hAnsi="Arial Narrow"/>
                      <w:b/>
                    </w:rPr>
                    <w:t>Сектор за п</w:t>
                  </w:r>
                  <w:r>
                    <w:rPr>
                      <w:rFonts w:ascii="Arial Narrow" w:hAnsi="Arial Narrow"/>
                      <w:b/>
                    </w:rPr>
                    <w:t xml:space="preserve">ланирање и управљање у животној </w:t>
                  </w:r>
                  <w:r w:rsidRPr="00C90F0D">
                    <w:rPr>
                      <w:rFonts w:ascii="Arial Narrow" w:hAnsi="Arial Narrow"/>
                      <w:b/>
                    </w:rPr>
                    <w:t xml:space="preserve">средини   </w:t>
                  </w:r>
                </w:p>
                <w:p w:rsidR="00C90F0D" w:rsidRDefault="00C90F0D" w:rsidP="00C90F0D">
                  <w:pPr>
                    <w:spacing w:after="0" w:line="240" w:lineRule="auto"/>
                    <w:rPr>
                      <w:rFonts w:ascii="Arial Narrow" w:hAnsi="Arial Narrow"/>
                      <w:b/>
                    </w:rPr>
                  </w:pPr>
                  <w:r w:rsidRPr="00C90F0D">
                    <w:rPr>
                      <w:rFonts w:ascii="Arial Narrow" w:hAnsi="Arial Narrow"/>
                      <w:b/>
                    </w:rPr>
                    <w:t xml:space="preserve">Одсек за процену утицаја пројеката и активности на животну средину                                                                                                 </w:t>
                  </w:r>
                  <w:r>
                    <w:rPr>
                      <w:rFonts w:ascii="Arial Narrow" w:hAnsi="Arial Narrow"/>
                      <w:b/>
                    </w:rPr>
                    <w:t xml:space="preserve">        Омладинских бригада 1</w:t>
                  </w:r>
                </w:p>
                <w:p w:rsidR="00C90F0D" w:rsidRDefault="00C90F0D" w:rsidP="00C90F0D">
                  <w:pPr>
                    <w:spacing w:after="0" w:line="240" w:lineRule="auto"/>
                    <w:rPr>
                      <w:rFonts w:ascii="Arial Narrow" w:hAnsi="Arial Narrow"/>
                      <w:b/>
                    </w:rPr>
                  </w:pPr>
                </w:p>
                <w:p w:rsidR="00CC1C67" w:rsidRPr="00B07CF8" w:rsidRDefault="00C90F0D" w:rsidP="00C90F0D">
                  <w:pPr>
                    <w:spacing w:after="0" w:line="240" w:lineRule="auto"/>
                    <w:rPr>
                      <w:rFonts w:ascii="Arial Narrow" w:hAnsi="Arial Narrow"/>
                    </w:rPr>
                  </w:pPr>
                  <w:r w:rsidRPr="00C90F0D">
                    <w:rPr>
                      <w:rFonts w:ascii="Arial Narrow" w:hAnsi="Arial Narrow"/>
                      <w:b/>
                    </w:rPr>
                    <w:t>11070 Нови Београд</w:t>
                  </w:r>
                </w:p>
              </w:txbxContent>
            </v:textbox>
            <w10:wrap anchory="page"/>
            <w10:anchorlock/>
          </v:shape>
        </w:pict>
      </w:r>
    </w:p>
    <w:p w:rsidR="00641D82" w:rsidRDefault="00641D82" w:rsidP="004D7C5E">
      <w:pPr>
        <w:spacing w:after="0" w:line="240" w:lineRule="auto"/>
        <w:rPr>
          <w:rFonts w:ascii="Arial Narrow" w:hAnsi="Arial Narrow" w:cs="Arial"/>
        </w:rPr>
      </w:pPr>
    </w:p>
    <w:p w:rsidR="00FB33B8" w:rsidRDefault="00FB33B8" w:rsidP="00FB33B8">
      <w:pPr>
        <w:spacing w:after="0" w:line="240" w:lineRule="auto"/>
        <w:jc w:val="both"/>
        <w:rPr>
          <w:rFonts w:ascii="Arial Narrow" w:hAnsi="Arial Narrow" w:cs="Arial"/>
        </w:rPr>
      </w:pPr>
      <w:r w:rsidRPr="00FB33B8">
        <w:rPr>
          <w:rFonts w:ascii="Arial Narrow" w:hAnsi="Arial Narrow" w:cs="Arial"/>
          <w:b/>
        </w:rPr>
        <w:t xml:space="preserve">ПРЕДМЕТ: </w:t>
      </w:r>
      <w:r w:rsidR="00C90F0D" w:rsidRPr="00C90F0D">
        <w:rPr>
          <w:rFonts w:ascii="Arial Narrow" w:hAnsi="Arial Narrow" w:cs="Arial"/>
          <w:b/>
        </w:rPr>
        <w:t>Захтев за одлучивање о потреби  процене утицаја</w:t>
      </w:r>
    </w:p>
    <w:p w:rsidR="00FB33B8" w:rsidRPr="00FB33B8" w:rsidRDefault="00FB33B8" w:rsidP="00FB33B8">
      <w:pPr>
        <w:spacing w:after="0" w:line="240" w:lineRule="auto"/>
        <w:jc w:val="both"/>
        <w:rPr>
          <w:rFonts w:ascii="Arial Narrow" w:hAnsi="Arial Narrow" w:cs="Arial"/>
        </w:rPr>
      </w:pPr>
    </w:p>
    <w:p w:rsidR="00FB33B8" w:rsidRDefault="00FB33B8" w:rsidP="00FB33B8">
      <w:pPr>
        <w:spacing w:after="0" w:line="240" w:lineRule="auto"/>
        <w:jc w:val="both"/>
        <w:rPr>
          <w:rFonts w:ascii="Arial Narrow" w:hAnsi="Arial Narrow" w:cs="Arial"/>
        </w:rPr>
      </w:pPr>
      <w:r w:rsidRPr="00FB33B8">
        <w:rPr>
          <w:rFonts w:ascii="Arial Narrow" w:hAnsi="Arial Narrow" w:cs="Arial"/>
        </w:rPr>
        <w:t>Поштовани,</w:t>
      </w:r>
    </w:p>
    <w:p w:rsidR="00FB33B8" w:rsidRPr="00FB33B8" w:rsidRDefault="00FB33B8" w:rsidP="00FB33B8">
      <w:pPr>
        <w:spacing w:after="0" w:line="240" w:lineRule="auto"/>
        <w:jc w:val="both"/>
        <w:rPr>
          <w:rFonts w:ascii="Arial Narrow" w:hAnsi="Arial Narrow" w:cs="Arial"/>
        </w:rPr>
      </w:pPr>
    </w:p>
    <w:p w:rsidR="00C90F0D" w:rsidRPr="00C90F0D" w:rsidRDefault="00C90F0D" w:rsidP="00C90F0D">
      <w:pPr>
        <w:spacing w:after="0" w:line="240" w:lineRule="auto"/>
        <w:jc w:val="both"/>
        <w:rPr>
          <w:rFonts w:ascii="Arial Narrow" w:hAnsi="Arial Narrow" w:cs="Arial"/>
        </w:rPr>
      </w:pPr>
      <w:r w:rsidRPr="00C90F0D">
        <w:rPr>
          <w:rFonts w:ascii="Arial Narrow" w:hAnsi="Arial Narrow" w:cs="Arial"/>
        </w:rPr>
        <w:t>У складу са чланом 8. Закона о процени утицаја на животну средину („Сл гласник РС“ бр . 135/2004 и 36/2009) достављамо вам захетев и упитник за одлучивање о потреби процене утицаја на животну средину изградње саобраћајног прикључка на државни пут IIА реда бр. 194, деонице са ознаком 19404, од чвора 19102 Прибој до чвора 19202 Саставци, на путној стационажи km 91+280 (са леве стране) на кат. парцелама бр. 986/2 и 4011 К.О. Касидоли, општина Прибој.</w:t>
      </w:r>
    </w:p>
    <w:p w:rsidR="00C90F0D" w:rsidRPr="00C90F0D" w:rsidRDefault="00C90F0D" w:rsidP="00C90F0D">
      <w:pPr>
        <w:spacing w:after="0" w:line="240" w:lineRule="auto"/>
        <w:jc w:val="both"/>
        <w:rPr>
          <w:rFonts w:ascii="Arial Narrow" w:hAnsi="Arial Narrow" w:cs="Arial"/>
        </w:rPr>
      </w:pPr>
    </w:p>
    <w:p w:rsidR="00C90F0D" w:rsidRPr="00C90F0D" w:rsidRDefault="00C90F0D" w:rsidP="00C90F0D">
      <w:pPr>
        <w:spacing w:after="0" w:line="240" w:lineRule="auto"/>
        <w:jc w:val="both"/>
        <w:rPr>
          <w:rFonts w:ascii="Arial Narrow" w:hAnsi="Arial Narrow" w:cs="Arial"/>
        </w:rPr>
      </w:pPr>
      <w:r w:rsidRPr="00C90F0D">
        <w:rPr>
          <w:rFonts w:ascii="Arial Narrow" w:hAnsi="Arial Narrow" w:cs="Arial"/>
        </w:rPr>
        <w:t>Прилози:</w:t>
      </w:r>
    </w:p>
    <w:p w:rsidR="00C90F0D" w:rsidRPr="00C90F0D" w:rsidRDefault="00C90F0D" w:rsidP="00C90F0D">
      <w:pPr>
        <w:spacing w:after="0" w:line="240" w:lineRule="auto"/>
        <w:jc w:val="both"/>
        <w:rPr>
          <w:rFonts w:ascii="Arial Narrow" w:hAnsi="Arial Narrow" w:cs="Arial"/>
        </w:rPr>
      </w:pPr>
      <w:r w:rsidRPr="00C90F0D">
        <w:rPr>
          <w:rFonts w:ascii="Arial Narrow" w:hAnsi="Arial Narrow" w:cs="Arial"/>
        </w:rPr>
        <w:t>•</w:t>
      </w:r>
      <w:r w:rsidRPr="00C90F0D">
        <w:rPr>
          <w:rFonts w:ascii="Arial Narrow" w:hAnsi="Arial Narrow" w:cs="Arial"/>
        </w:rPr>
        <w:tab/>
        <w:t>Захетев и упитник за одлучивање о потреби процене утицаја на животну средину изградње саобраћајног прикључка</w:t>
      </w:r>
    </w:p>
    <w:p w:rsidR="00C90F0D" w:rsidRPr="00C90F0D" w:rsidRDefault="00C90F0D" w:rsidP="00C90F0D">
      <w:pPr>
        <w:spacing w:after="0" w:line="240" w:lineRule="auto"/>
        <w:jc w:val="both"/>
        <w:rPr>
          <w:rFonts w:ascii="Arial Narrow" w:hAnsi="Arial Narrow" w:cs="Arial"/>
        </w:rPr>
      </w:pPr>
      <w:r w:rsidRPr="00C90F0D">
        <w:rPr>
          <w:rFonts w:ascii="Arial Narrow" w:hAnsi="Arial Narrow" w:cs="Arial"/>
        </w:rPr>
        <w:t>•</w:t>
      </w:r>
      <w:r w:rsidRPr="00C90F0D">
        <w:rPr>
          <w:rFonts w:ascii="Arial Narrow" w:hAnsi="Arial Narrow" w:cs="Arial"/>
        </w:rPr>
        <w:tab/>
        <w:t>Решење о грађевинској дозволи  Министарства грађевинарства, саобраћаја и инфраструктуре бр.351-02-00110/2017-07</w:t>
      </w:r>
    </w:p>
    <w:p w:rsidR="00C90F0D" w:rsidRPr="00C90F0D" w:rsidRDefault="00C90F0D" w:rsidP="00C90F0D">
      <w:pPr>
        <w:spacing w:after="0" w:line="240" w:lineRule="auto"/>
        <w:jc w:val="both"/>
        <w:rPr>
          <w:rFonts w:ascii="Arial Narrow" w:hAnsi="Arial Narrow" w:cs="Arial"/>
        </w:rPr>
      </w:pPr>
      <w:r w:rsidRPr="00C90F0D">
        <w:rPr>
          <w:rFonts w:ascii="Arial Narrow" w:hAnsi="Arial Narrow" w:cs="Arial"/>
        </w:rPr>
        <w:t>•</w:t>
      </w:r>
      <w:r w:rsidRPr="00C90F0D">
        <w:rPr>
          <w:rFonts w:ascii="Arial Narrow" w:hAnsi="Arial Narrow" w:cs="Arial"/>
        </w:rPr>
        <w:tab/>
        <w:t>Обавештење  Министарства грађевинарства, саобраћаја и инфраструктуре бр. 351-06-02991/2017-07</w:t>
      </w:r>
    </w:p>
    <w:p w:rsidR="004E0D66" w:rsidRDefault="00C90F0D" w:rsidP="00C90F0D">
      <w:pPr>
        <w:spacing w:after="0" w:line="240" w:lineRule="auto"/>
        <w:jc w:val="both"/>
        <w:rPr>
          <w:rFonts w:ascii="Arial Narrow" w:hAnsi="Arial Narrow" w:cs="Arial"/>
        </w:rPr>
      </w:pPr>
      <w:r w:rsidRPr="00C90F0D">
        <w:rPr>
          <w:rFonts w:ascii="Arial Narrow" w:hAnsi="Arial Narrow" w:cs="Arial"/>
        </w:rPr>
        <w:t>•</w:t>
      </w:r>
      <w:r w:rsidRPr="00C90F0D">
        <w:rPr>
          <w:rFonts w:ascii="Arial Narrow" w:hAnsi="Arial Narrow" w:cs="Arial"/>
        </w:rPr>
        <w:tab/>
        <w:t>Доказ о уплати таксе</w:t>
      </w:r>
    </w:p>
    <w:p w:rsidR="00C90F0D" w:rsidRPr="00FB33B8" w:rsidRDefault="00C90F0D" w:rsidP="00C90F0D">
      <w:pPr>
        <w:spacing w:after="0" w:line="240" w:lineRule="auto"/>
        <w:jc w:val="both"/>
        <w:rPr>
          <w:rFonts w:ascii="Arial Narrow" w:hAnsi="Arial Narrow" w:cs="Arial"/>
        </w:rPr>
      </w:pPr>
    </w:p>
    <w:p w:rsidR="00FB33B8" w:rsidRPr="00FB33B8" w:rsidRDefault="00FB33B8" w:rsidP="00FB33B8">
      <w:pPr>
        <w:spacing w:after="0" w:line="240" w:lineRule="auto"/>
        <w:jc w:val="both"/>
        <w:rPr>
          <w:rFonts w:ascii="Arial Narrow" w:hAnsi="Arial Narrow" w:cs="Arial"/>
        </w:rPr>
      </w:pPr>
      <w:r w:rsidRPr="00FB33B8">
        <w:rPr>
          <w:rFonts w:ascii="Arial Narrow" w:hAnsi="Arial Narrow" w:cs="Arial"/>
        </w:rPr>
        <w:t>Особа за контакт Небојша Петковић 064-64-67-435</w:t>
      </w:r>
    </w:p>
    <w:p w:rsidR="00FB33B8" w:rsidRPr="00FB33B8" w:rsidRDefault="00FB33B8" w:rsidP="00FB33B8">
      <w:pPr>
        <w:spacing w:after="0" w:line="240" w:lineRule="auto"/>
        <w:jc w:val="both"/>
        <w:rPr>
          <w:rFonts w:ascii="Arial Narrow" w:hAnsi="Arial Narrow" w:cs="Arial"/>
        </w:rPr>
      </w:pPr>
    </w:p>
    <w:p w:rsidR="00F7433B" w:rsidRPr="00F7433B" w:rsidRDefault="00F7433B" w:rsidP="00F7433B">
      <w:pPr>
        <w:spacing w:after="0" w:line="240" w:lineRule="auto"/>
        <w:jc w:val="both"/>
        <w:rPr>
          <w:rFonts w:ascii="Arial Narrow" w:hAnsi="Arial Narrow" w:cs="Arial"/>
        </w:rPr>
      </w:pPr>
    </w:p>
    <w:p w:rsidR="00431C46" w:rsidRDefault="0027559C" w:rsidP="004D7C5E">
      <w:pPr>
        <w:spacing w:after="0" w:line="240" w:lineRule="auto"/>
        <w:rPr>
          <w:rFonts w:ascii="Arial Narrow" w:hAnsi="Arial Narrow" w:cs="Arial"/>
        </w:rPr>
      </w:pPr>
      <w:r>
        <w:rPr>
          <w:rFonts w:ascii="Arial Narrow" w:hAnsi="Arial Narrow" w:cs="Arial"/>
          <w:lang w:val="sl-SI"/>
        </w:rPr>
        <w:drawing>
          <wp:anchor distT="0" distB="0" distL="114300" distR="114300" simplePos="0" relativeHeight="251662848" behindDoc="1" locked="0" layoutInCell="1" allowOverlap="1" wp14:anchorId="6B352022" wp14:editId="701E9BEE">
            <wp:simplePos x="0" y="0"/>
            <wp:positionH relativeFrom="column">
              <wp:posOffset>4638675</wp:posOffset>
            </wp:positionH>
            <wp:positionV relativeFrom="paragraph">
              <wp:posOffset>67310</wp:posOffset>
            </wp:positionV>
            <wp:extent cx="1009650" cy="1535753"/>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53575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1C46" w:rsidRDefault="00431C46" w:rsidP="004D7C5E">
      <w:pPr>
        <w:spacing w:after="0" w:line="240" w:lineRule="auto"/>
        <w:rPr>
          <w:rFonts w:ascii="Arial Narrow" w:hAnsi="Arial Narrow" w:cs="Arial"/>
        </w:rPr>
      </w:pPr>
    </w:p>
    <w:p w:rsidR="00B41F48" w:rsidRDefault="00641D82" w:rsidP="004D7C5E">
      <w:pPr>
        <w:spacing w:after="0" w:line="240" w:lineRule="auto"/>
        <w:rPr>
          <w:rFonts w:ascii="Arial Narrow" w:hAnsi="Arial Narrow" w:cs="Arial"/>
        </w:rPr>
      </w:pPr>
      <w:r w:rsidRPr="00641D82">
        <w:rPr>
          <w:rFonts w:ascii="Arial Narrow" w:hAnsi="Arial Narrow" w:cs="Arial"/>
        </w:rPr>
        <w:t>С поштовањем,</w:t>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sidRPr="00641D82">
        <w:rPr>
          <w:rFonts w:ascii="Arial Narrow" w:hAnsi="Arial Narrow" w:cs="Arial"/>
        </w:rPr>
        <w:t>Д.О.О. "HYDRO LJUTINA" Прибој</w:t>
      </w:r>
    </w:p>
    <w:p w:rsidR="002C18C8" w:rsidRDefault="002C18C8" w:rsidP="004D7C5E">
      <w:pPr>
        <w:spacing w:after="0" w:line="240" w:lineRule="auto"/>
        <w:rPr>
          <w:rFonts w:ascii="Arial Narrow" w:hAnsi="Arial Narrow" w:cs="Arial"/>
        </w:rPr>
      </w:pPr>
      <w:r>
        <w:rPr>
          <w:rFonts w:ascii="Arial Narrow" w:hAnsi="Arial Narrow" w:cs="Arial"/>
        </w:rPr>
        <w:t xml:space="preserve">                                                                                                                     </w:t>
      </w:r>
      <w:r w:rsidR="0035374A">
        <w:rPr>
          <w:rFonts w:ascii="Arial Narrow" w:hAnsi="Arial Narrow" w:cs="Arial"/>
        </w:rPr>
        <w:t xml:space="preserve">                                                                                                                              </w:t>
      </w:r>
      <w:r w:rsidR="00E50B7C">
        <w:rPr>
          <w:rFonts w:ascii="Arial Narrow" w:hAnsi="Arial Narrow" w:cs="Arial"/>
        </w:rPr>
        <w:t xml:space="preserve">            </w:t>
      </w:r>
    </w:p>
    <w:p w:rsidR="002C18C8" w:rsidRDefault="002C18C8" w:rsidP="004D7C5E">
      <w:pPr>
        <w:spacing w:after="0" w:line="240" w:lineRule="auto"/>
        <w:rPr>
          <w:rFonts w:ascii="Arial Narrow" w:hAnsi="Arial Narrow" w:cs="Arial"/>
        </w:rPr>
      </w:pPr>
      <w:r>
        <w:rPr>
          <w:rFonts w:ascii="Arial Narrow" w:hAnsi="Arial Narrow" w:cs="Arial"/>
        </w:rPr>
        <w:t xml:space="preserve">                                                                                                                                               </w:t>
      </w:r>
      <w:r w:rsidR="0035374A">
        <w:rPr>
          <w:rFonts w:ascii="Arial Narrow" w:hAnsi="Arial Narrow" w:cs="Arial"/>
        </w:rPr>
        <w:t xml:space="preserve">  </w:t>
      </w:r>
      <w:r w:rsidR="00641D82" w:rsidRPr="00641D82">
        <w:rPr>
          <w:rFonts w:ascii="Arial Narrow" w:hAnsi="Arial Narrow" w:cs="Arial"/>
        </w:rPr>
        <w:t>Директор</w:t>
      </w:r>
    </w:p>
    <w:p w:rsidR="003C4DC3" w:rsidRDefault="002C18C8" w:rsidP="003C4DC3">
      <w:pPr>
        <w:spacing w:after="0" w:line="240" w:lineRule="auto"/>
        <w:rPr>
          <w:rFonts w:ascii="Arial Narrow" w:hAnsi="Arial Narrow" w:cs="Arial"/>
        </w:rPr>
      </w:pPr>
      <w:r>
        <w:rPr>
          <w:rFonts w:ascii="Arial Narrow" w:hAnsi="Arial Narrow" w:cs="Arial"/>
        </w:rPr>
        <w:t xml:space="preserve">                                                                                    </w:t>
      </w:r>
      <w:bookmarkStart w:id="0" w:name="_GoBack"/>
      <w:bookmarkEnd w:id="0"/>
      <w:r>
        <w:rPr>
          <w:rFonts w:ascii="Arial Narrow" w:hAnsi="Arial Narrow" w:cs="Arial"/>
        </w:rPr>
        <w:t xml:space="preserve">                                                       </w:t>
      </w:r>
      <w:r w:rsidR="00641D82">
        <w:rPr>
          <w:rFonts w:ascii="Arial Narrow" w:hAnsi="Arial Narrow" w:cs="Arial"/>
        </w:rPr>
        <w:t>J</w:t>
      </w:r>
      <w:r w:rsidR="00641D82" w:rsidRPr="00641D82">
        <w:rPr>
          <w:rFonts w:ascii="Arial Narrow" w:hAnsi="Arial Narrow" w:cs="Arial"/>
        </w:rPr>
        <w:t>оже</w:t>
      </w:r>
      <w:r w:rsidR="00C90F0D">
        <w:rPr>
          <w:rFonts w:ascii="Arial Narrow" w:hAnsi="Arial Narrow" w:cs="Arial"/>
        </w:rPr>
        <w:t xml:space="preserve"> </w:t>
      </w:r>
      <w:r w:rsidR="00641D82" w:rsidRPr="00641D82">
        <w:rPr>
          <w:rFonts w:ascii="Arial Narrow" w:hAnsi="Arial Narrow" w:cs="Arial"/>
        </w:rPr>
        <w:t>Пониквар</w:t>
      </w:r>
    </w:p>
    <w:sectPr w:rsidR="003C4DC3" w:rsidSect="00E236FC">
      <w:headerReference w:type="default" r:id="rId8"/>
      <w:footerReference w:type="default" r:id="rId9"/>
      <w:type w:val="continuous"/>
      <w:pgSz w:w="11920" w:h="16840"/>
      <w:pgMar w:top="-1702" w:right="1134" w:bottom="454" w:left="1418" w:header="709" w:footer="709"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3C1" w:rsidRDefault="00E253C1" w:rsidP="003B1069">
      <w:pPr>
        <w:spacing w:after="0" w:line="240" w:lineRule="auto"/>
      </w:pPr>
      <w:r>
        <w:separator/>
      </w:r>
    </w:p>
  </w:endnote>
  <w:endnote w:type="continuationSeparator" w:id="0">
    <w:p w:rsidR="00E253C1" w:rsidRDefault="00E253C1" w:rsidP="003B1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Condensed">
    <w:altName w:val="Arial Narrow"/>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F3A" w:rsidRDefault="00E253C1">
    <w:pPr>
      <w:pStyle w:val="Noga"/>
    </w:pPr>
    <w:r>
      <w:rPr>
        <w:lang w:val="en-GB" w:eastAsia="en-GB"/>
      </w:rPr>
      <w:pict>
        <v:rect id="Rectangle 5" o:spid="_x0000_s2051" style="position:absolute;margin-left:337.75pt;margin-top:822.85pt;width:258.65pt;height:14.9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" o:allowincell="f" fillcolor="#4f81bd [3204]" strokecolor="#f2f2f2 [3041]" strokeweight="3pt">
          <v:shadow on="t" type="perspective" color="#243f60 [1604]" opacity=".5" offset="1pt" offset2="-1pt"/>
          <v:path arrowok="t"/>
          <w10:wrap anchorx="page" anchory="page"/>
        </v:rect>
      </w:pict>
    </w:r>
    <w:r>
      <w:rPr>
        <w:lang w:val="en-GB" w:eastAsia="en-GB"/>
      </w:rPr>
      <w:pict>
        <v:shapetype id="_x0000_t202" coordsize="21600,21600" o:spt="202" path="m,l,21600r21600,l21600,xe">
          <v:stroke joinstyle="miter"/>
          <v:path gradientshapeok="t" o:connecttype="rect"/>
        </v:shapetype>
        <v:shape id="Text Box 34" o:spid="_x0000_s2050" type="#_x0000_t202" style="position:absolute;margin-left:460.6pt;margin-top:809.7pt;width:40.45pt;height:18pt;z-index:2516572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l6fugIAAMA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" filled="f" stroked="f">
          <v:textbox>
            <w:txbxContent>
              <w:p w:rsidR="004B4F3A" w:rsidRPr="003562BC" w:rsidRDefault="00067EFD" w:rsidP="00D56545">
                <w:pPr>
                  <w:jc w:val="right"/>
                  <w:rPr>
                    <w:rFonts w:ascii="Helvetica Condensed" w:hAnsi="Helvetica Condensed"/>
                  </w:rPr>
                </w:pPr>
                <w:r w:rsidRPr="003562BC">
                  <w:rPr>
                    <w:rStyle w:val="tevilkastrani"/>
                    <w:rFonts w:ascii="Helvetica Condensed" w:hAnsi="Helvetica Condensed"/>
                  </w:rPr>
                  <w:fldChar w:fldCharType="begin"/>
                </w:r>
                <w:r w:rsidR="004B4F3A" w:rsidRPr="003562BC">
                  <w:rPr>
                    <w:rStyle w:val="tevilkastrani"/>
                    <w:rFonts w:ascii="Helvetica Condensed" w:hAnsi="Helvetica Condensed"/>
                  </w:rPr>
                  <w:instrText xml:space="preserve"> PAGE </w:instrText>
                </w:r>
                <w:r w:rsidRPr="003562BC">
                  <w:rPr>
                    <w:rStyle w:val="tevilkastrani"/>
                    <w:rFonts w:ascii="Helvetica Condensed" w:hAnsi="Helvetica Condensed"/>
                  </w:rPr>
                  <w:fldChar w:fldCharType="separate"/>
                </w:r>
                <w:r w:rsidR="0027559C">
                  <w:rPr>
                    <w:rStyle w:val="tevilkastrani"/>
                    <w:rFonts w:ascii="Helvetica Condensed" w:hAnsi="Helvetica Condensed"/>
                  </w:rPr>
                  <w:t>1</w:t>
                </w:r>
                <w:r w:rsidRPr="003562BC">
                  <w:rPr>
                    <w:rStyle w:val="tevilkastrani"/>
                    <w:rFonts w:ascii="Helvetica Condensed" w:hAnsi="Helvetica Condensed"/>
                  </w:rPr>
                  <w:fldChar w:fldCharType="end"/>
                </w:r>
                <w:r w:rsidR="004B4F3A" w:rsidRPr="003562BC">
                  <w:rPr>
                    <w:rStyle w:val="tevilkastrani"/>
                    <w:rFonts w:ascii="Helvetica Condensed" w:hAnsi="Helvetica Condensed"/>
                  </w:rPr>
                  <w:t>/</w:t>
                </w:r>
                <w:r w:rsidRPr="003562BC">
                  <w:rPr>
                    <w:rStyle w:val="tevilkastrani"/>
                    <w:rFonts w:ascii="Helvetica Condensed" w:hAnsi="Helvetica Condensed"/>
                  </w:rPr>
                  <w:fldChar w:fldCharType="begin"/>
                </w:r>
                <w:r w:rsidR="004B4F3A" w:rsidRPr="003562BC">
                  <w:rPr>
                    <w:rStyle w:val="tevilkastrani"/>
                    <w:rFonts w:ascii="Helvetica Condensed" w:hAnsi="Helvetica Condensed"/>
                  </w:rPr>
                  <w:instrText xml:space="preserve"> NUMPAGES </w:instrText>
                </w:r>
                <w:r w:rsidRPr="003562BC">
                  <w:rPr>
                    <w:rStyle w:val="tevilkastrani"/>
                    <w:rFonts w:ascii="Helvetica Condensed" w:hAnsi="Helvetica Condensed"/>
                  </w:rPr>
                  <w:fldChar w:fldCharType="separate"/>
                </w:r>
                <w:r w:rsidR="0027559C">
                  <w:rPr>
                    <w:rStyle w:val="tevilkastrani"/>
                    <w:rFonts w:ascii="Helvetica Condensed" w:hAnsi="Helvetica Condensed"/>
                  </w:rPr>
                  <w:t>1</w:t>
                </w:r>
                <w:r w:rsidRPr="003562BC">
                  <w:rPr>
                    <w:rStyle w:val="tevilkastrani"/>
                    <w:rFonts w:ascii="Helvetica Condensed" w:hAnsi="Helvetica Condensed"/>
                  </w:rPr>
                  <w:fldChar w:fldCharType="end"/>
                </w:r>
              </w:p>
            </w:txbxContent>
          </v:textbox>
          <w10:wrap anchory="page"/>
          <w10:anchorlock/>
        </v:shape>
      </w:pict>
    </w:r>
    <w:r>
      <w:rPr>
        <w:lang w:val="en-GB" w:eastAsia="en-GB"/>
      </w:rPr>
      <w:pict>
        <v:shape id="Text Box 33" o:spid="_x0000_s2049" type="#_x0000_t202" style="position:absolute;margin-left:-22.1pt;margin-top:786.2pt;width:414.5pt;height:18.3pt;z-index:2516561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9EvugIAAME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" filled="f" stroked="f">
          <v:textbox>
            <w:txbxContent>
              <w:p w:rsidR="004B4F3A" w:rsidRPr="003562BC" w:rsidRDefault="004B4F3A" w:rsidP="00D56545">
                <w:pPr>
                  <w:rPr>
                    <w:rFonts w:ascii="Helvetica Condensed" w:hAnsi="Helvetica Condensed"/>
                    <w:i/>
                    <w:sz w:val="16"/>
                    <w:szCs w:val="16"/>
                  </w:rPr>
                </w:pPr>
              </w:p>
            </w:txbxContent>
          </v:textbox>
          <w10:wrap anchory="page"/>
          <w10:anchorlock/>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3C1" w:rsidRDefault="00E253C1" w:rsidP="003B1069">
      <w:pPr>
        <w:spacing w:after="0" w:line="240" w:lineRule="auto"/>
      </w:pPr>
      <w:r>
        <w:separator/>
      </w:r>
    </w:p>
  </w:footnote>
  <w:footnote w:type="continuationSeparator" w:id="0">
    <w:p w:rsidR="00E253C1" w:rsidRDefault="00E253C1" w:rsidP="003B1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F3A" w:rsidRDefault="00000E34" w:rsidP="003B1069">
    <w:pPr>
      <w:widowControl w:val="0"/>
      <w:autoSpaceDE w:val="0"/>
      <w:autoSpaceDN w:val="0"/>
      <w:adjustRightInd w:val="0"/>
      <w:spacing w:before="33" w:after="0" w:line="240" w:lineRule="auto"/>
      <w:ind w:left="5052"/>
      <w:rPr>
        <w:rFonts w:ascii="Arial" w:hAnsi="Arial" w:cs="Arial"/>
        <w:b/>
        <w:color w:val="6F787F"/>
        <w:w w:val="60"/>
        <w:sz w:val="21"/>
        <w:szCs w:val="21"/>
      </w:rPr>
    </w:pPr>
    <w:r>
      <w:rPr>
        <w:rFonts w:ascii="Arial" w:hAnsi="Arial" w:cs="Arial"/>
        <w:b/>
        <w:color w:val="6F787F"/>
        <w:w w:val="60"/>
        <w:sz w:val="21"/>
        <w:szCs w:val="21"/>
        <w:lang w:val="sl-SI"/>
      </w:rPr>
      <w:drawing>
        <wp:anchor distT="0" distB="0" distL="114300" distR="114300" simplePos="0" relativeHeight="251655167" behindDoc="1" locked="0" layoutInCell="1" allowOverlap="1">
          <wp:simplePos x="0" y="0"/>
          <wp:positionH relativeFrom="column">
            <wp:posOffset>3090545</wp:posOffset>
          </wp:positionH>
          <wp:positionV relativeFrom="paragraph">
            <wp:posOffset>-40005</wp:posOffset>
          </wp:positionV>
          <wp:extent cx="3143250" cy="655955"/>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dro Ljutina Logo.png"/>
                  <pic:cNvPicPr/>
                </pic:nvPicPr>
                <pic:blipFill>
                  <a:blip r:embed="rId1">
                    <a:extLst>
                      <a:ext uri="{28A0092B-C50C-407E-A947-70E740481C1C}">
                        <a14:useLocalDpi xmlns:a14="http://schemas.microsoft.com/office/drawing/2010/main" val="0"/>
                      </a:ext>
                    </a:extLst>
                  </a:blip>
                  <a:stretch>
                    <a:fillRect/>
                  </a:stretch>
                </pic:blipFill>
                <pic:spPr>
                  <a:xfrm>
                    <a:off x="0" y="0"/>
                    <a:ext cx="3143250" cy="655955"/>
                  </a:xfrm>
                  <a:prstGeom prst="rect">
                    <a:avLst/>
                  </a:prstGeom>
                </pic:spPr>
              </pic:pic>
            </a:graphicData>
          </a:graphic>
        </wp:anchor>
      </w:drawing>
    </w:r>
  </w:p>
  <w:p w:rsidR="004B4F3A" w:rsidRDefault="004B4F3A" w:rsidP="003B1069">
    <w:pPr>
      <w:widowControl w:val="0"/>
      <w:autoSpaceDE w:val="0"/>
      <w:autoSpaceDN w:val="0"/>
      <w:adjustRightInd w:val="0"/>
      <w:spacing w:before="33" w:after="0" w:line="240" w:lineRule="auto"/>
      <w:ind w:left="5052"/>
      <w:rPr>
        <w:rFonts w:ascii="Arial" w:hAnsi="Arial" w:cs="Arial"/>
        <w:b/>
        <w:color w:val="6F787F"/>
        <w:w w:val="60"/>
        <w:sz w:val="21"/>
        <w:szCs w:val="21"/>
      </w:rPr>
    </w:pPr>
  </w:p>
  <w:p w:rsidR="004B4F3A" w:rsidRDefault="004B4F3A" w:rsidP="003B1069">
    <w:pPr>
      <w:widowControl w:val="0"/>
      <w:autoSpaceDE w:val="0"/>
      <w:autoSpaceDN w:val="0"/>
      <w:adjustRightInd w:val="0"/>
      <w:spacing w:before="33" w:after="0" w:line="240" w:lineRule="auto"/>
      <w:ind w:left="5052"/>
      <w:rPr>
        <w:rFonts w:ascii="Arial" w:hAnsi="Arial" w:cs="Arial"/>
        <w:b/>
        <w:color w:val="6F787F"/>
        <w:w w:val="60"/>
        <w:sz w:val="21"/>
        <w:szCs w:val="21"/>
      </w:rPr>
    </w:pPr>
  </w:p>
  <w:p w:rsidR="004B4F3A" w:rsidRDefault="004B4F3A" w:rsidP="003B1069">
    <w:pPr>
      <w:widowControl w:val="0"/>
      <w:autoSpaceDE w:val="0"/>
      <w:autoSpaceDN w:val="0"/>
      <w:adjustRightInd w:val="0"/>
      <w:spacing w:before="33" w:after="0" w:line="240" w:lineRule="auto"/>
      <w:ind w:left="5052"/>
      <w:rPr>
        <w:rFonts w:ascii="Arial" w:hAnsi="Arial" w:cs="Arial"/>
        <w:b/>
        <w:color w:val="6F787F"/>
        <w:w w:val="60"/>
        <w:sz w:val="21"/>
        <w:szCs w:val="21"/>
      </w:rPr>
    </w:pPr>
  </w:p>
  <w:p w:rsidR="004B4F3A" w:rsidRPr="00E701DD" w:rsidRDefault="00E253C1">
    <w:pPr>
      <w:pStyle w:val="Glava"/>
      <w:rPr>
        <w:u w:val="single"/>
      </w:rPr>
    </w:pPr>
    <w:r>
      <w:rPr>
        <w:lang w:val="en-GB" w:eastAsia="en-GB"/>
      </w:rPr>
      <w:pict>
        <v:shapetype id="_x0000_t202" coordsize="21600,21600" o:spt="202" path="m,l,21600r21600,l21600,xe">
          <v:stroke joinstyle="miter"/>
          <v:path gradientshapeok="t" o:connecttype="rect"/>
        </v:shapetype>
        <v:shape id="Text Box 39" o:spid="_x0000_s2052" type="#_x0000_t202" style="position:absolute;margin-left:1.2pt;margin-top:109.5pt;width:245.4pt;height:120.8pt;z-index:2516592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" o:allowoverlap="f" filled="f" stroked="f">
          <v:textbox>
            <w:txbxContent>
              <w:p w:rsidR="00E701DD" w:rsidRPr="00B45975" w:rsidRDefault="00E701DD" w:rsidP="00B45975">
                <w:pPr>
                  <w:spacing w:after="0" w:line="240" w:lineRule="auto"/>
                  <w:rPr>
                    <w:rFonts w:ascii="Arial Narrow" w:hAnsi="Arial Narrow" w:cs="Arial"/>
                    <w:b/>
                  </w:rPr>
                </w:pPr>
              </w:p>
            </w:txbxContent>
          </v:textbox>
          <w10:wrap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F5C1B"/>
    <w:multiLevelType w:val="hybridMultilevel"/>
    <w:tmpl w:val="BD726944"/>
    <w:lvl w:ilvl="0" w:tplc="A628EE4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A97F82"/>
    <w:multiLevelType w:val="hybridMultilevel"/>
    <w:tmpl w:val="A838F63A"/>
    <w:lvl w:ilvl="0" w:tplc="CDD4D3B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3462BF"/>
    <w:multiLevelType w:val="hybridMultilevel"/>
    <w:tmpl w:val="3E406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465DBC"/>
    <w:multiLevelType w:val="hybridMultilevel"/>
    <w:tmpl w:val="DA14D510"/>
    <w:lvl w:ilvl="0" w:tplc="26F62A4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2AD163C"/>
    <w:multiLevelType w:val="hybridMultilevel"/>
    <w:tmpl w:val="42B6AB8E"/>
    <w:lvl w:ilvl="0" w:tplc="588696D8">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A20E65"/>
    <w:rsid w:val="00000E34"/>
    <w:rsid w:val="00022B78"/>
    <w:rsid w:val="00025631"/>
    <w:rsid w:val="000262C5"/>
    <w:rsid w:val="00032685"/>
    <w:rsid w:val="00042E60"/>
    <w:rsid w:val="00047C44"/>
    <w:rsid w:val="000526CB"/>
    <w:rsid w:val="00056C04"/>
    <w:rsid w:val="000604C5"/>
    <w:rsid w:val="00067EFD"/>
    <w:rsid w:val="00075B71"/>
    <w:rsid w:val="000D3FAB"/>
    <w:rsid w:val="000E2006"/>
    <w:rsid w:val="000E7EE5"/>
    <w:rsid w:val="001018BD"/>
    <w:rsid w:val="00102597"/>
    <w:rsid w:val="00105CA1"/>
    <w:rsid w:val="00107AF4"/>
    <w:rsid w:val="001142CE"/>
    <w:rsid w:val="00115E0C"/>
    <w:rsid w:val="0011657D"/>
    <w:rsid w:val="00116C4F"/>
    <w:rsid w:val="00160DF6"/>
    <w:rsid w:val="00163682"/>
    <w:rsid w:val="00182F87"/>
    <w:rsid w:val="001A4AE3"/>
    <w:rsid w:val="001C673A"/>
    <w:rsid w:val="001C71D7"/>
    <w:rsid w:val="001F3D91"/>
    <w:rsid w:val="00204631"/>
    <w:rsid w:val="00220682"/>
    <w:rsid w:val="00234EE5"/>
    <w:rsid w:val="002502B7"/>
    <w:rsid w:val="00251E6E"/>
    <w:rsid w:val="0027559C"/>
    <w:rsid w:val="002823BD"/>
    <w:rsid w:val="0029684B"/>
    <w:rsid w:val="002B78AB"/>
    <w:rsid w:val="002C18C8"/>
    <w:rsid w:val="002D1F6C"/>
    <w:rsid w:val="002E6C22"/>
    <w:rsid w:val="002F4382"/>
    <w:rsid w:val="002F6A19"/>
    <w:rsid w:val="00300B3A"/>
    <w:rsid w:val="00344DB9"/>
    <w:rsid w:val="0035374A"/>
    <w:rsid w:val="00374830"/>
    <w:rsid w:val="00383419"/>
    <w:rsid w:val="0039516D"/>
    <w:rsid w:val="003B1069"/>
    <w:rsid w:val="003B1A31"/>
    <w:rsid w:val="003B7C80"/>
    <w:rsid w:val="003C4DC3"/>
    <w:rsid w:val="003D6B66"/>
    <w:rsid w:val="003D6E0C"/>
    <w:rsid w:val="003E42C7"/>
    <w:rsid w:val="003E64E5"/>
    <w:rsid w:val="003F156D"/>
    <w:rsid w:val="00413F21"/>
    <w:rsid w:val="00414E0C"/>
    <w:rsid w:val="00417547"/>
    <w:rsid w:val="004226AF"/>
    <w:rsid w:val="00431C46"/>
    <w:rsid w:val="00446063"/>
    <w:rsid w:val="00451A01"/>
    <w:rsid w:val="00464519"/>
    <w:rsid w:val="00472555"/>
    <w:rsid w:val="00475478"/>
    <w:rsid w:val="0049007E"/>
    <w:rsid w:val="00490408"/>
    <w:rsid w:val="004A4C24"/>
    <w:rsid w:val="004B4F3A"/>
    <w:rsid w:val="004B759D"/>
    <w:rsid w:val="004D7C5E"/>
    <w:rsid w:val="004E0D66"/>
    <w:rsid w:val="004E30F9"/>
    <w:rsid w:val="00517A48"/>
    <w:rsid w:val="00530D24"/>
    <w:rsid w:val="00555A30"/>
    <w:rsid w:val="005567A2"/>
    <w:rsid w:val="005710F8"/>
    <w:rsid w:val="00572914"/>
    <w:rsid w:val="00572F43"/>
    <w:rsid w:val="005A1C7F"/>
    <w:rsid w:val="005B3EA6"/>
    <w:rsid w:val="005C6E4B"/>
    <w:rsid w:val="005D47BE"/>
    <w:rsid w:val="005D716E"/>
    <w:rsid w:val="006129A1"/>
    <w:rsid w:val="00614F13"/>
    <w:rsid w:val="006218BC"/>
    <w:rsid w:val="00640240"/>
    <w:rsid w:val="00641D82"/>
    <w:rsid w:val="006473A8"/>
    <w:rsid w:val="00650A6D"/>
    <w:rsid w:val="00661F8A"/>
    <w:rsid w:val="006911A1"/>
    <w:rsid w:val="006938A7"/>
    <w:rsid w:val="006A293F"/>
    <w:rsid w:val="006B3602"/>
    <w:rsid w:val="006D4DBC"/>
    <w:rsid w:val="006F2BFB"/>
    <w:rsid w:val="00700627"/>
    <w:rsid w:val="00710BE1"/>
    <w:rsid w:val="00717C5F"/>
    <w:rsid w:val="00723161"/>
    <w:rsid w:val="00736978"/>
    <w:rsid w:val="00746EC2"/>
    <w:rsid w:val="00773A20"/>
    <w:rsid w:val="00792C0C"/>
    <w:rsid w:val="00793293"/>
    <w:rsid w:val="007A2A6E"/>
    <w:rsid w:val="007C1B80"/>
    <w:rsid w:val="007E1781"/>
    <w:rsid w:val="008366C7"/>
    <w:rsid w:val="00844518"/>
    <w:rsid w:val="008522E1"/>
    <w:rsid w:val="00854FB0"/>
    <w:rsid w:val="0088086C"/>
    <w:rsid w:val="0089321A"/>
    <w:rsid w:val="008A380F"/>
    <w:rsid w:val="008B25CF"/>
    <w:rsid w:val="008E612A"/>
    <w:rsid w:val="008F6C36"/>
    <w:rsid w:val="00923429"/>
    <w:rsid w:val="0094308D"/>
    <w:rsid w:val="009545C2"/>
    <w:rsid w:val="0096378D"/>
    <w:rsid w:val="00970C50"/>
    <w:rsid w:val="009771FC"/>
    <w:rsid w:val="00981D59"/>
    <w:rsid w:val="009A1C50"/>
    <w:rsid w:val="009A2EE7"/>
    <w:rsid w:val="009A4F2F"/>
    <w:rsid w:val="009B1B6F"/>
    <w:rsid w:val="009B3798"/>
    <w:rsid w:val="009C2D98"/>
    <w:rsid w:val="009E0489"/>
    <w:rsid w:val="00A01230"/>
    <w:rsid w:val="00A02D41"/>
    <w:rsid w:val="00A04E13"/>
    <w:rsid w:val="00A10C61"/>
    <w:rsid w:val="00A20529"/>
    <w:rsid w:val="00A20E65"/>
    <w:rsid w:val="00A330E4"/>
    <w:rsid w:val="00A4546C"/>
    <w:rsid w:val="00A5380D"/>
    <w:rsid w:val="00A63F04"/>
    <w:rsid w:val="00A77369"/>
    <w:rsid w:val="00A850B8"/>
    <w:rsid w:val="00AC50DC"/>
    <w:rsid w:val="00AE69F6"/>
    <w:rsid w:val="00AF5F96"/>
    <w:rsid w:val="00B07CF8"/>
    <w:rsid w:val="00B121E7"/>
    <w:rsid w:val="00B22B12"/>
    <w:rsid w:val="00B27414"/>
    <w:rsid w:val="00B41F48"/>
    <w:rsid w:val="00B45975"/>
    <w:rsid w:val="00B52514"/>
    <w:rsid w:val="00B846BC"/>
    <w:rsid w:val="00B90C5B"/>
    <w:rsid w:val="00B94D6A"/>
    <w:rsid w:val="00BC3E0F"/>
    <w:rsid w:val="00BC7D4B"/>
    <w:rsid w:val="00BD0EBB"/>
    <w:rsid w:val="00BF1442"/>
    <w:rsid w:val="00C02095"/>
    <w:rsid w:val="00C13CED"/>
    <w:rsid w:val="00C15356"/>
    <w:rsid w:val="00C15DC8"/>
    <w:rsid w:val="00C53351"/>
    <w:rsid w:val="00C90F0D"/>
    <w:rsid w:val="00C9298E"/>
    <w:rsid w:val="00CA1EFB"/>
    <w:rsid w:val="00CC1C67"/>
    <w:rsid w:val="00CC6072"/>
    <w:rsid w:val="00CD1B1F"/>
    <w:rsid w:val="00CE027F"/>
    <w:rsid w:val="00D06169"/>
    <w:rsid w:val="00D34A48"/>
    <w:rsid w:val="00D36C36"/>
    <w:rsid w:val="00D506AD"/>
    <w:rsid w:val="00D56545"/>
    <w:rsid w:val="00D65856"/>
    <w:rsid w:val="00D7428B"/>
    <w:rsid w:val="00D928B5"/>
    <w:rsid w:val="00D95E47"/>
    <w:rsid w:val="00DA1C6C"/>
    <w:rsid w:val="00DB00EC"/>
    <w:rsid w:val="00DD0971"/>
    <w:rsid w:val="00E01AD4"/>
    <w:rsid w:val="00E05141"/>
    <w:rsid w:val="00E179BE"/>
    <w:rsid w:val="00E233E5"/>
    <w:rsid w:val="00E236FC"/>
    <w:rsid w:val="00E253C1"/>
    <w:rsid w:val="00E26D8F"/>
    <w:rsid w:val="00E419A4"/>
    <w:rsid w:val="00E45469"/>
    <w:rsid w:val="00E50B7C"/>
    <w:rsid w:val="00E53F56"/>
    <w:rsid w:val="00E67F9E"/>
    <w:rsid w:val="00E701DD"/>
    <w:rsid w:val="00EA3084"/>
    <w:rsid w:val="00ED19B1"/>
    <w:rsid w:val="00EE016B"/>
    <w:rsid w:val="00EE3480"/>
    <w:rsid w:val="00F06E8A"/>
    <w:rsid w:val="00F15F52"/>
    <w:rsid w:val="00F22B83"/>
    <w:rsid w:val="00F314C7"/>
    <w:rsid w:val="00F36E11"/>
    <w:rsid w:val="00F64277"/>
    <w:rsid w:val="00F64823"/>
    <w:rsid w:val="00F7433B"/>
    <w:rsid w:val="00F7750A"/>
    <w:rsid w:val="00F80466"/>
    <w:rsid w:val="00F875DB"/>
    <w:rsid w:val="00F95E96"/>
    <w:rsid w:val="00FB33B8"/>
    <w:rsid w:val="00FB5309"/>
    <w:rsid w:val="00FF0293"/>
    <w:rsid w:val="00FF19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E7508189-3FFF-4332-AC8C-FE6DD67B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B5309"/>
    <w:pPr>
      <w:spacing w:after="200" w:line="276" w:lineRule="auto"/>
    </w:pPr>
    <w:rPr>
      <w:noProof/>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B1069"/>
    <w:pPr>
      <w:tabs>
        <w:tab w:val="center" w:pos="4536"/>
        <w:tab w:val="right" w:pos="9072"/>
      </w:tabs>
    </w:pPr>
  </w:style>
  <w:style w:type="character" w:customStyle="1" w:styleId="GlavaZnak">
    <w:name w:val="Glava Znak"/>
    <w:link w:val="Glava"/>
    <w:uiPriority w:val="99"/>
    <w:rsid w:val="003B1069"/>
    <w:rPr>
      <w:sz w:val="22"/>
      <w:szCs w:val="22"/>
    </w:rPr>
  </w:style>
  <w:style w:type="paragraph" w:styleId="Noga">
    <w:name w:val="footer"/>
    <w:basedOn w:val="Navaden"/>
    <w:link w:val="NogaZnak"/>
    <w:uiPriority w:val="99"/>
    <w:unhideWhenUsed/>
    <w:rsid w:val="003B1069"/>
    <w:pPr>
      <w:tabs>
        <w:tab w:val="center" w:pos="4536"/>
        <w:tab w:val="right" w:pos="9072"/>
      </w:tabs>
    </w:pPr>
  </w:style>
  <w:style w:type="character" w:customStyle="1" w:styleId="NogaZnak">
    <w:name w:val="Noga Znak"/>
    <w:link w:val="Noga"/>
    <w:uiPriority w:val="99"/>
    <w:rsid w:val="003B1069"/>
    <w:rPr>
      <w:sz w:val="22"/>
      <w:szCs w:val="22"/>
    </w:rPr>
  </w:style>
  <w:style w:type="paragraph" w:styleId="Besedilooblaka">
    <w:name w:val="Balloon Text"/>
    <w:basedOn w:val="Navaden"/>
    <w:link w:val="BesedilooblakaZnak"/>
    <w:uiPriority w:val="99"/>
    <w:semiHidden/>
    <w:unhideWhenUsed/>
    <w:rsid w:val="003B1069"/>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3B1069"/>
    <w:rPr>
      <w:rFonts w:ascii="Tahoma" w:hAnsi="Tahoma" w:cs="Tahoma"/>
      <w:sz w:val="16"/>
      <w:szCs w:val="16"/>
    </w:rPr>
  </w:style>
  <w:style w:type="character" w:styleId="tevilkastrani">
    <w:name w:val="page number"/>
    <w:rsid w:val="00D56545"/>
  </w:style>
  <w:style w:type="character" w:styleId="Hiperpovezava">
    <w:name w:val="Hyperlink"/>
    <w:uiPriority w:val="99"/>
    <w:unhideWhenUsed/>
    <w:rsid w:val="009E0489"/>
    <w:rPr>
      <w:color w:val="0000FF"/>
      <w:u w:val="single"/>
    </w:rPr>
  </w:style>
  <w:style w:type="paragraph" w:styleId="Odstavekseznama">
    <w:name w:val="List Paragraph"/>
    <w:basedOn w:val="Navaden"/>
    <w:uiPriority w:val="34"/>
    <w:qFormat/>
    <w:rsid w:val="00EE3480"/>
    <w:pPr>
      <w:ind w:left="720"/>
      <w:contextualSpacing/>
    </w:pPr>
  </w:style>
  <w:style w:type="table" w:styleId="Tabelamrea">
    <w:name w:val="Table Grid"/>
    <w:basedOn w:val="Navadnatabela"/>
    <w:uiPriority w:val="59"/>
    <w:rsid w:val="00C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95752">
      <w:bodyDiv w:val="1"/>
      <w:marLeft w:val="0"/>
      <w:marRight w:val="0"/>
      <w:marTop w:val="0"/>
      <w:marBottom w:val="0"/>
      <w:divBdr>
        <w:top w:val="none" w:sz="0" w:space="0" w:color="auto"/>
        <w:left w:val="none" w:sz="0" w:space="0" w:color="auto"/>
        <w:bottom w:val="none" w:sz="0" w:space="0" w:color="auto"/>
        <w:right w:val="none" w:sz="0" w:space="0" w:color="auto"/>
      </w:divBdr>
    </w:div>
    <w:div w:id="441731930">
      <w:bodyDiv w:val="1"/>
      <w:marLeft w:val="0"/>
      <w:marRight w:val="0"/>
      <w:marTop w:val="0"/>
      <w:marBottom w:val="0"/>
      <w:divBdr>
        <w:top w:val="none" w:sz="0" w:space="0" w:color="auto"/>
        <w:left w:val="none" w:sz="0" w:space="0" w:color="auto"/>
        <w:bottom w:val="none" w:sz="0" w:space="0" w:color="auto"/>
        <w:right w:val="none" w:sz="0" w:space="0" w:color="auto"/>
      </w:divBdr>
    </w:div>
    <w:div w:id="685593820">
      <w:bodyDiv w:val="1"/>
      <w:marLeft w:val="0"/>
      <w:marRight w:val="0"/>
      <w:marTop w:val="0"/>
      <w:marBottom w:val="0"/>
      <w:divBdr>
        <w:top w:val="none" w:sz="0" w:space="0" w:color="auto"/>
        <w:left w:val="none" w:sz="0" w:space="0" w:color="auto"/>
        <w:bottom w:val="none" w:sz="0" w:space="0" w:color="auto"/>
        <w:right w:val="none" w:sz="0" w:space="0" w:color="auto"/>
      </w:divBdr>
    </w:div>
    <w:div w:id="686903187">
      <w:bodyDiv w:val="1"/>
      <w:marLeft w:val="0"/>
      <w:marRight w:val="0"/>
      <w:marTop w:val="0"/>
      <w:marBottom w:val="0"/>
      <w:divBdr>
        <w:top w:val="none" w:sz="0" w:space="0" w:color="auto"/>
        <w:left w:val="none" w:sz="0" w:space="0" w:color="auto"/>
        <w:bottom w:val="none" w:sz="0" w:space="0" w:color="auto"/>
        <w:right w:val="none" w:sz="0" w:space="0" w:color="auto"/>
      </w:divBdr>
    </w:div>
    <w:div w:id="843711669">
      <w:bodyDiv w:val="1"/>
      <w:marLeft w:val="0"/>
      <w:marRight w:val="0"/>
      <w:marTop w:val="0"/>
      <w:marBottom w:val="0"/>
      <w:divBdr>
        <w:top w:val="none" w:sz="0" w:space="0" w:color="auto"/>
        <w:left w:val="none" w:sz="0" w:space="0" w:color="auto"/>
        <w:bottom w:val="none" w:sz="0" w:space="0" w:color="auto"/>
        <w:right w:val="none" w:sz="0" w:space="0" w:color="auto"/>
      </w:divBdr>
    </w:div>
    <w:div w:id="1213495094">
      <w:bodyDiv w:val="1"/>
      <w:marLeft w:val="0"/>
      <w:marRight w:val="0"/>
      <w:marTop w:val="0"/>
      <w:marBottom w:val="0"/>
      <w:divBdr>
        <w:top w:val="none" w:sz="0" w:space="0" w:color="auto"/>
        <w:left w:val="none" w:sz="0" w:space="0" w:color="auto"/>
        <w:bottom w:val="none" w:sz="0" w:space="0" w:color="auto"/>
        <w:right w:val="none" w:sz="0" w:space="0" w:color="auto"/>
      </w:divBdr>
    </w:div>
    <w:div w:id="1268343786">
      <w:bodyDiv w:val="1"/>
      <w:marLeft w:val="0"/>
      <w:marRight w:val="0"/>
      <w:marTop w:val="0"/>
      <w:marBottom w:val="0"/>
      <w:divBdr>
        <w:top w:val="none" w:sz="0" w:space="0" w:color="auto"/>
        <w:left w:val="none" w:sz="0" w:space="0" w:color="auto"/>
        <w:bottom w:val="none" w:sz="0" w:space="0" w:color="auto"/>
        <w:right w:val="none" w:sz="0" w:space="0" w:color="auto"/>
      </w:divBdr>
    </w:div>
    <w:div w:id="1438016550">
      <w:bodyDiv w:val="1"/>
      <w:marLeft w:val="0"/>
      <w:marRight w:val="0"/>
      <w:marTop w:val="0"/>
      <w:marBottom w:val="0"/>
      <w:divBdr>
        <w:top w:val="none" w:sz="0" w:space="0" w:color="auto"/>
        <w:left w:val="none" w:sz="0" w:space="0" w:color="auto"/>
        <w:bottom w:val="none" w:sz="0" w:space="0" w:color="auto"/>
        <w:right w:val="none" w:sz="0" w:space="0" w:color="auto"/>
      </w:divBdr>
    </w:div>
    <w:div w:id="177940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logijaSV\Desktop\Hydro%20Ljutina%20D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Hydro Ljutina Dopis</Template>
  <TotalTime>408</TotalTime>
  <Pages>1</Pages>
  <Words>257</Words>
  <Characters>1467</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Dopis_HydroPowerGroup_2012.indd</vt:lpstr>
      <vt:lpstr>Dopis_HydroPowerGroup_2012.indd</vt:lpstr>
    </vt:vector>
  </TitlesOfParts>
  <Company>Hewlett-Packard Company</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Dopis_HydroPowerGroup_2012.indd</dc:title>
  <dc:creator>Ekologija SV</dc:creator>
  <dc:description>Document was created by {applicationname}, version: {version}</dc:description>
  <cp:lastModifiedBy>GZabkar</cp:lastModifiedBy>
  <cp:revision>95</cp:revision>
  <cp:lastPrinted>2017-12-19T12:55:00Z</cp:lastPrinted>
  <dcterms:created xsi:type="dcterms:W3CDTF">2014-09-29T14:09:00Z</dcterms:created>
  <dcterms:modified xsi:type="dcterms:W3CDTF">2018-01-03T11:54:00Z</dcterms:modified>
</cp:coreProperties>
</file>